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B30F54" w:rsidRDefault="00983E2E" w:rsidP="00745ABF">
      <w:pPr>
        <w:jc w:val="center"/>
      </w:pPr>
      <w:bookmarkStart w:id="0" w:name="_GoBack"/>
      <w:r w:rsidRPr="00B30F54">
        <w:rPr>
          <w:noProof/>
        </w:rPr>
        <w:drawing>
          <wp:inline distT="0" distB="0" distL="0" distR="0" wp14:anchorId="459E95E2" wp14:editId="6FE8E1EE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B30F54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B30F54" w:rsidRDefault="004D355F">
      <w:pPr>
        <w:jc w:val="center"/>
        <w:rPr>
          <w:b/>
          <w:sz w:val="36"/>
          <w:szCs w:val="36"/>
        </w:rPr>
      </w:pPr>
      <w:r w:rsidRPr="00B30F54">
        <w:rPr>
          <w:b/>
          <w:sz w:val="36"/>
          <w:szCs w:val="36"/>
        </w:rPr>
        <w:t xml:space="preserve">ПРАВИТЕЛЬСТВО </w:t>
      </w:r>
      <w:r w:rsidR="005A5CE4" w:rsidRPr="00B30F54">
        <w:rPr>
          <w:b/>
          <w:sz w:val="36"/>
          <w:szCs w:val="36"/>
        </w:rPr>
        <w:t>РОСТОВСКОЙ ОБЛАСТИ</w:t>
      </w:r>
    </w:p>
    <w:p w:rsidR="005A5CE4" w:rsidRPr="00B30F54" w:rsidRDefault="005A5CE4">
      <w:pPr>
        <w:pStyle w:val="Postan"/>
        <w:rPr>
          <w:sz w:val="26"/>
          <w:szCs w:val="26"/>
        </w:rPr>
      </w:pPr>
    </w:p>
    <w:p w:rsidR="005A5CE4" w:rsidRPr="00B30F54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B30F54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B30F54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B30F54" w:rsidRDefault="00C327FC" w:rsidP="00C327FC">
      <w:pPr>
        <w:jc w:val="center"/>
        <w:rPr>
          <w:sz w:val="28"/>
          <w:szCs w:val="28"/>
        </w:rPr>
      </w:pPr>
      <w:r w:rsidRPr="00B30F54">
        <w:rPr>
          <w:sz w:val="28"/>
          <w:szCs w:val="28"/>
        </w:rPr>
        <w:t xml:space="preserve">от </w:t>
      </w:r>
      <w:r w:rsidR="002957A0" w:rsidRPr="00B30F54">
        <w:rPr>
          <w:sz w:val="28"/>
          <w:szCs w:val="28"/>
        </w:rPr>
        <w:t>__________</w:t>
      </w:r>
      <w:r w:rsidR="00203618" w:rsidRPr="00B30F54">
        <w:rPr>
          <w:sz w:val="28"/>
          <w:szCs w:val="28"/>
        </w:rPr>
        <w:t>__</w:t>
      </w:r>
      <w:r w:rsidR="000D157C" w:rsidRPr="00B30F54">
        <w:rPr>
          <w:sz w:val="28"/>
          <w:szCs w:val="28"/>
        </w:rPr>
        <w:t>_</w:t>
      </w:r>
      <w:r w:rsidR="00153E1D" w:rsidRPr="00B30F54">
        <w:rPr>
          <w:sz w:val="28"/>
          <w:szCs w:val="28"/>
        </w:rPr>
        <w:t>_</w:t>
      </w:r>
      <w:r w:rsidRPr="00B30F54">
        <w:rPr>
          <w:sz w:val="28"/>
          <w:szCs w:val="28"/>
        </w:rPr>
        <w:t xml:space="preserve"> </w:t>
      </w:r>
      <w:r w:rsidR="005A5CE4" w:rsidRPr="00B30F54">
        <w:rPr>
          <w:sz w:val="28"/>
          <w:szCs w:val="28"/>
        </w:rPr>
        <w:sym w:font="Times New Roman" w:char="2116"/>
      </w:r>
      <w:r w:rsidR="005A5CE4" w:rsidRPr="00B30F54">
        <w:rPr>
          <w:sz w:val="28"/>
          <w:szCs w:val="28"/>
        </w:rPr>
        <w:t xml:space="preserve"> </w:t>
      </w:r>
      <w:r w:rsidR="002957A0" w:rsidRPr="00B30F54">
        <w:rPr>
          <w:sz w:val="28"/>
          <w:szCs w:val="28"/>
        </w:rPr>
        <w:t>_____</w:t>
      </w:r>
    </w:p>
    <w:p w:rsidR="00C327FC" w:rsidRPr="00B30F54" w:rsidRDefault="00C327FC" w:rsidP="00C327FC">
      <w:pPr>
        <w:jc w:val="center"/>
        <w:rPr>
          <w:sz w:val="26"/>
          <w:szCs w:val="26"/>
        </w:rPr>
      </w:pPr>
    </w:p>
    <w:p w:rsidR="005A5CE4" w:rsidRPr="00B30F54" w:rsidRDefault="00C327FC" w:rsidP="00C327FC">
      <w:pPr>
        <w:jc w:val="center"/>
        <w:rPr>
          <w:sz w:val="28"/>
          <w:szCs w:val="28"/>
        </w:rPr>
      </w:pPr>
      <w:r w:rsidRPr="00B30F54">
        <w:rPr>
          <w:sz w:val="28"/>
          <w:szCs w:val="28"/>
        </w:rPr>
        <w:t>г. Ростов-на-Дону</w:t>
      </w:r>
    </w:p>
    <w:p w:rsidR="00983E2E" w:rsidRPr="00B30F54" w:rsidRDefault="00983E2E" w:rsidP="001428FB">
      <w:pPr>
        <w:rPr>
          <w:kern w:val="2"/>
          <w:sz w:val="28"/>
          <w:szCs w:val="28"/>
        </w:rPr>
      </w:pPr>
    </w:p>
    <w:p w:rsidR="00983E2E" w:rsidRPr="00B30F54" w:rsidRDefault="00983E2E" w:rsidP="001428FB">
      <w:pPr>
        <w:jc w:val="center"/>
        <w:rPr>
          <w:b/>
          <w:kern w:val="2"/>
          <w:sz w:val="28"/>
          <w:szCs w:val="28"/>
        </w:rPr>
      </w:pPr>
      <w:r w:rsidRPr="00B30F54">
        <w:rPr>
          <w:b/>
          <w:kern w:val="2"/>
          <w:sz w:val="28"/>
          <w:szCs w:val="28"/>
        </w:rPr>
        <w:t>О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внесении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изменений</w:t>
      </w:r>
      <w:r w:rsidR="001428FB" w:rsidRPr="00B30F54">
        <w:rPr>
          <w:b/>
          <w:kern w:val="2"/>
          <w:sz w:val="28"/>
          <w:szCs w:val="28"/>
        </w:rPr>
        <w:t xml:space="preserve"> </w:t>
      </w:r>
    </w:p>
    <w:p w:rsidR="00983E2E" w:rsidRPr="00B30F54" w:rsidRDefault="00983E2E" w:rsidP="001428FB">
      <w:pPr>
        <w:jc w:val="center"/>
        <w:rPr>
          <w:b/>
          <w:kern w:val="2"/>
          <w:sz w:val="28"/>
          <w:szCs w:val="28"/>
        </w:rPr>
      </w:pPr>
      <w:r w:rsidRPr="00B30F54">
        <w:rPr>
          <w:b/>
          <w:kern w:val="2"/>
          <w:sz w:val="28"/>
          <w:szCs w:val="28"/>
        </w:rPr>
        <w:t>в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постановление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Правительства</w:t>
      </w:r>
      <w:r w:rsidR="001428FB" w:rsidRPr="00B30F54">
        <w:rPr>
          <w:b/>
          <w:kern w:val="2"/>
          <w:sz w:val="28"/>
          <w:szCs w:val="28"/>
        </w:rPr>
        <w:t xml:space="preserve"> </w:t>
      </w:r>
    </w:p>
    <w:p w:rsidR="00983E2E" w:rsidRPr="00B30F54" w:rsidRDefault="00983E2E" w:rsidP="001428FB">
      <w:pPr>
        <w:jc w:val="center"/>
        <w:rPr>
          <w:b/>
          <w:kern w:val="2"/>
          <w:sz w:val="28"/>
          <w:szCs w:val="28"/>
        </w:rPr>
      </w:pPr>
      <w:r w:rsidRPr="00B30F54">
        <w:rPr>
          <w:b/>
          <w:kern w:val="2"/>
          <w:sz w:val="28"/>
          <w:szCs w:val="28"/>
        </w:rPr>
        <w:t>Ростовской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области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от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12.03.2015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№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178</w:t>
      </w:r>
    </w:p>
    <w:p w:rsidR="00983E2E" w:rsidRPr="00B30F54" w:rsidRDefault="00983E2E" w:rsidP="001428FB">
      <w:pPr>
        <w:jc w:val="center"/>
        <w:rPr>
          <w:kern w:val="2"/>
          <w:sz w:val="28"/>
          <w:szCs w:val="28"/>
        </w:rPr>
      </w:pPr>
    </w:p>
    <w:p w:rsidR="00983E2E" w:rsidRPr="00B30F54" w:rsidRDefault="00983E2E" w:rsidP="001428FB">
      <w:pPr>
        <w:jc w:val="center"/>
        <w:rPr>
          <w:kern w:val="2"/>
          <w:sz w:val="28"/>
          <w:szCs w:val="28"/>
        </w:rPr>
      </w:pPr>
    </w:p>
    <w:p w:rsidR="00983E2E" w:rsidRPr="00B30F54" w:rsidRDefault="00983E2E" w:rsidP="00031ABB">
      <w:pPr>
        <w:ind w:firstLine="709"/>
        <w:jc w:val="both"/>
        <w:rPr>
          <w:b/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целях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обеспечения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соблюдения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условий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предоставления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2015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году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субсидии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из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федерального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бюджета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областному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бюджету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на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реализацию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мероприятий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модернизации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региональных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систем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обеспечения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достижения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значений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показателей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результативности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предоставления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субсидии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Правительство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  <w:r w:rsidR="001428FB" w:rsidRPr="00B30F54">
        <w:rPr>
          <w:kern w:val="2"/>
          <w:sz w:val="28"/>
          <w:szCs w:val="28"/>
        </w:rPr>
        <w:t xml:space="preserve"> </w:t>
      </w:r>
      <w:r w:rsidR="004E5917" w:rsidRPr="00B30F54">
        <w:rPr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п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о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с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т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а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н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о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в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л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я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е</w:t>
      </w:r>
      <w:r w:rsidR="001428FB" w:rsidRPr="00B30F54">
        <w:rPr>
          <w:b/>
          <w:kern w:val="2"/>
          <w:sz w:val="28"/>
          <w:szCs w:val="28"/>
        </w:rPr>
        <w:t xml:space="preserve"> </w:t>
      </w:r>
      <w:r w:rsidRPr="00B30F54">
        <w:rPr>
          <w:b/>
          <w:kern w:val="2"/>
          <w:sz w:val="28"/>
          <w:szCs w:val="28"/>
        </w:rPr>
        <w:t>т:</w:t>
      </w:r>
    </w:p>
    <w:p w:rsidR="00983E2E" w:rsidRPr="00B30F54" w:rsidRDefault="00983E2E" w:rsidP="00031ABB">
      <w:pPr>
        <w:ind w:firstLine="709"/>
        <w:jc w:val="both"/>
        <w:rPr>
          <w:kern w:val="2"/>
          <w:sz w:val="28"/>
          <w:szCs w:val="28"/>
        </w:rPr>
      </w:pPr>
    </w:p>
    <w:p w:rsidR="00983E2E" w:rsidRPr="00B30F54" w:rsidRDefault="00983E2E" w:rsidP="00031ABB">
      <w:pPr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1.</w:t>
      </w:r>
      <w:r w:rsidR="000A691B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Внести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приложение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постановлению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Правительства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от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12.03.2015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№</w:t>
      </w:r>
      <w:r w:rsidR="000A691B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178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«Об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утверждении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Комплекса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дополнительных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мероприятий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модернизации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региональной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системы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реализуемых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привлечением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средств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субсидии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из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федерального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бюджета</w:t>
      </w:r>
      <w:r w:rsidR="001428FB" w:rsidRPr="00B30F54">
        <w:rPr>
          <w:color w:val="000000"/>
          <w:kern w:val="2"/>
          <w:sz w:val="28"/>
          <w:szCs w:val="28"/>
        </w:rPr>
        <w:t xml:space="preserve"> </w:t>
      </w:r>
      <w:r w:rsidRPr="00B30F54">
        <w:rPr>
          <w:color w:val="000000"/>
          <w:kern w:val="2"/>
          <w:sz w:val="28"/>
          <w:szCs w:val="28"/>
        </w:rPr>
        <w:t>областному</w:t>
      </w:r>
      <w:r w:rsidR="001428FB" w:rsidRPr="00B30F54">
        <w:rPr>
          <w:color w:val="000000"/>
          <w:kern w:val="2"/>
          <w:sz w:val="28"/>
          <w:szCs w:val="28"/>
        </w:rPr>
        <w:t xml:space="preserve"> </w:t>
      </w:r>
      <w:r w:rsidRPr="00B30F54">
        <w:rPr>
          <w:color w:val="000000"/>
          <w:kern w:val="2"/>
          <w:sz w:val="28"/>
          <w:szCs w:val="28"/>
        </w:rPr>
        <w:t>бюджету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модернизацию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региональных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систем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образования»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изменения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согласно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приложению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настоящему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постановлению.</w:t>
      </w:r>
    </w:p>
    <w:p w:rsidR="00983E2E" w:rsidRPr="00B30F54" w:rsidRDefault="00983E2E" w:rsidP="00031ABB">
      <w:pPr>
        <w:tabs>
          <w:tab w:val="left" w:pos="-142"/>
          <w:tab w:val="left" w:pos="0"/>
        </w:tabs>
        <w:ind w:firstLine="709"/>
        <w:contextualSpacing/>
        <w:jc w:val="both"/>
        <w:rPr>
          <w:rFonts w:eastAsia="Calibri"/>
          <w:kern w:val="2"/>
          <w:sz w:val="28"/>
          <w:szCs w:val="28"/>
        </w:rPr>
      </w:pPr>
      <w:r w:rsidRPr="00B30F54">
        <w:rPr>
          <w:rFonts w:eastAsia="Calibri"/>
          <w:kern w:val="2"/>
          <w:sz w:val="28"/>
          <w:szCs w:val="28"/>
        </w:rPr>
        <w:t>2.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Pr="00B30F54">
        <w:rPr>
          <w:rFonts w:eastAsia="Calibri"/>
          <w:kern w:val="2"/>
          <w:sz w:val="28"/>
          <w:szCs w:val="28"/>
        </w:rPr>
        <w:t>Контроль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Pr="00B30F54">
        <w:rPr>
          <w:rFonts w:eastAsia="Calibri"/>
          <w:kern w:val="2"/>
          <w:sz w:val="28"/>
          <w:szCs w:val="28"/>
        </w:rPr>
        <w:t>за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Pr="00B30F54">
        <w:rPr>
          <w:rFonts w:eastAsia="Calibri"/>
          <w:kern w:val="2"/>
          <w:sz w:val="28"/>
          <w:szCs w:val="28"/>
        </w:rPr>
        <w:t>выполнением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Pr="00B30F54">
        <w:rPr>
          <w:rFonts w:eastAsia="Calibri"/>
          <w:kern w:val="2"/>
          <w:sz w:val="28"/>
          <w:szCs w:val="28"/>
        </w:rPr>
        <w:t>постановления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="00E46C9C" w:rsidRPr="00B30F54">
        <w:rPr>
          <w:rFonts w:eastAsia="Calibri"/>
          <w:kern w:val="2"/>
          <w:sz w:val="28"/>
          <w:szCs w:val="28"/>
        </w:rPr>
        <w:t>оставляю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="00E46C9C" w:rsidRPr="00B30F54">
        <w:rPr>
          <w:rFonts w:eastAsia="Calibri"/>
          <w:kern w:val="2"/>
          <w:sz w:val="28"/>
          <w:szCs w:val="28"/>
        </w:rPr>
        <w:t>за</w:t>
      </w:r>
      <w:r w:rsidR="001428FB" w:rsidRPr="00B30F54">
        <w:rPr>
          <w:rFonts w:eastAsia="Calibri"/>
          <w:kern w:val="2"/>
          <w:sz w:val="28"/>
          <w:szCs w:val="28"/>
        </w:rPr>
        <w:t xml:space="preserve"> </w:t>
      </w:r>
      <w:r w:rsidR="00E46C9C" w:rsidRPr="00B30F54">
        <w:rPr>
          <w:rFonts w:eastAsia="Calibri"/>
          <w:kern w:val="2"/>
          <w:sz w:val="28"/>
          <w:szCs w:val="28"/>
        </w:rPr>
        <w:t>собой.</w:t>
      </w:r>
    </w:p>
    <w:p w:rsidR="00E46C9C" w:rsidRPr="00B30F54" w:rsidRDefault="00E46C9C" w:rsidP="007E460C">
      <w:pPr>
        <w:jc w:val="both"/>
        <w:rPr>
          <w:kern w:val="2"/>
          <w:sz w:val="28"/>
          <w:szCs w:val="28"/>
        </w:rPr>
      </w:pPr>
    </w:p>
    <w:p w:rsidR="00D41AFD" w:rsidRPr="00B30F54" w:rsidRDefault="00D41AFD" w:rsidP="001428FB">
      <w:pPr>
        <w:jc w:val="both"/>
        <w:rPr>
          <w:kern w:val="2"/>
          <w:sz w:val="28"/>
          <w:szCs w:val="28"/>
        </w:rPr>
      </w:pPr>
    </w:p>
    <w:p w:rsidR="00E46C9C" w:rsidRPr="00B30F54" w:rsidRDefault="00E46C9C" w:rsidP="001428FB">
      <w:pPr>
        <w:jc w:val="both"/>
        <w:rPr>
          <w:kern w:val="2"/>
          <w:sz w:val="28"/>
          <w:szCs w:val="28"/>
        </w:rPr>
      </w:pPr>
    </w:p>
    <w:p w:rsidR="00EA484E" w:rsidRPr="00B30F54" w:rsidRDefault="00EA484E" w:rsidP="00EA484E">
      <w:pPr>
        <w:jc w:val="both"/>
        <w:rPr>
          <w:sz w:val="28"/>
          <w:szCs w:val="28"/>
        </w:rPr>
      </w:pPr>
      <w:r w:rsidRPr="00B30F54">
        <w:rPr>
          <w:sz w:val="28"/>
          <w:szCs w:val="28"/>
        </w:rPr>
        <w:t xml:space="preserve">           Первый заместитель</w:t>
      </w:r>
    </w:p>
    <w:p w:rsidR="00EA484E" w:rsidRPr="00B30F54" w:rsidRDefault="00EA484E" w:rsidP="00EA484E">
      <w:pPr>
        <w:jc w:val="both"/>
        <w:rPr>
          <w:sz w:val="28"/>
          <w:szCs w:val="28"/>
        </w:rPr>
      </w:pPr>
      <w:r w:rsidRPr="00B30F54">
        <w:rPr>
          <w:sz w:val="28"/>
          <w:szCs w:val="28"/>
        </w:rPr>
        <w:t xml:space="preserve">Губернатора Ростовской области   </w:t>
      </w:r>
      <w:r w:rsidRPr="00B30F54">
        <w:rPr>
          <w:sz w:val="28"/>
          <w:szCs w:val="28"/>
        </w:rPr>
        <w:tab/>
      </w:r>
      <w:r w:rsidRPr="00B30F54">
        <w:rPr>
          <w:sz w:val="28"/>
          <w:szCs w:val="28"/>
        </w:rPr>
        <w:tab/>
      </w:r>
      <w:r w:rsidRPr="00B30F54">
        <w:rPr>
          <w:sz w:val="28"/>
          <w:szCs w:val="28"/>
        </w:rPr>
        <w:tab/>
      </w:r>
      <w:r w:rsidRPr="00B30F54">
        <w:rPr>
          <w:sz w:val="28"/>
          <w:szCs w:val="28"/>
        </w:rPr>
        <w:tab/>
      </w:r>
      <w:r w:rsidRPr="00B30F54">
        <w:rPr>
          <w:sz w:val="28"/>
          <w:szCs w:val="28"/>
        </w:rPr>
        <w:tab/>
      </w:r>
      <w:r w:rsidRPr="00B30F54">
        <w:rPr>
          <w:sz w:val="28"/>
          <w:szCs w:val="28"/>
        </w:rPr>
        <w:tab/>
        <w:t xml:space="preserve">     И.А. Гуськов</w:t>
      </w:r>
    </w:p>
    <w:p w:rsidR="00E46C9C" w:rsidRPr="00B30F54" w:rsidRDefault="00E46C9C" w:rsidP="001428FB">
      <w:pPr>
        <w:autoSpaceDE w:val="0"/>
        <w:autoSpaceDN w:val="0"/>
        <w:adjustRightInd w:val="0"/>
        <w:jc w:val="both"/>
        <w:outlineLvl w:val="0"/>
        <w:rPr>
          <w:kern w:val="2"/>
          <w:sz w:val="28"/>
          <w:szCs w:val="28"/>
        </w:rPr>
      </w:pPr>
    </w:p>
    <w:p w:rsidR="00D41AFD" w:rsidRPr="00B30F54" w:rsidRDefault="00D41AFD" w:rsidP="001428FB">
      <w:pPr>
        <w:autoSpaceDE w:val="0"/>
        <w:autoSpaceDN w:val="0"/>
        <w:adjustRightInd w:val="0"/>
        <w:jc w:val="both"/>
        <w:outlineLvl w:val="0"/>
        <w:rPr>
          <w:kern w:val="2"/>
          <w:sz w:val="28"/>
          <w:szCs w:val="28"/>
        </w:rPr>
      </w:pPr>
    </w:p>
    <w:p w:rsidR="00CE5797" w:rsidRPr="00B30F54" w:rsidRDefault="00CE5797" w:rsidP="001428FB">
      <w:pPr>
        <w:autoSpaceDE w:val="0"/>
        <w:autoSpaceDN w:val="0"/>
        <w:adjustRightInd w:val="0"/>
        <w:jc w:val="both"/>
        <w:outlineLvl w:val="0"/>
        <w:rPr>
          <w:kern w:val="2"/>
          <w:sz w:val="28"/>
          <w:szCs w:val="28"/>
        </w:rPr>
      </w:pPr>
    </w:p>
    <w:p w:rsidR="00983E2E" w:rsidRPr="00B30F54" w:rsidRDefault="00983E2E" w:rsidP="001428FB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Постановление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вносит</w:t>
      </w:r>
      <w:r w:rsidR="001428FB" w:rsidRPr="00B30F54">
        <w:rPr>
          <w:kern w:val="2"/>
          <w:sz w:val="28"/>
          <w:szCs w:val="28"/>
        </w:rPr>
        <w:t xml:space="preserve"> </w:t>
      </w:r>
    </w:p>
    <w:p w:rsidR="00983E2E" w:rsidRPr="00B30F54" w:rsidRDefault="00983E2E" w:rsidP="001428FB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министерство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общего</w:t>
      </w:r>
    </w:p>
    <w:p w:rsidR="00983E2E" w:rsidRPr="00B30F54" w:rsidRDefault="00983E2E" w:rsidP="001428FB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профессионального</w:t>
      </w:r>
    </w:p>
    <w:p w:rsidR="00CE5797" w:rsidRPr="00B30F54" w:rsidRDefault="00983E2E" w:rsidP="001428FB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образования</w:t>
      </w:r>
      <w:r w:rsidR="001428FB" w:rsidRPr="00B30F54">
        <w:rPr>
          <w:kern w:val="2"/>
          <w:sz w:val="28"/>
          <w:szCs w:val="28"/>
        </w:rPr>
        <w:t xml:space="preserve"> </w:t>
      </w:r>
    </w:p>
    <w:p w:rsidR="00983E2E" w:rsidRPr="00B30F54" w:rsidRDefault="00983E2E" w:rsidP="001428FB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Ростовской</w:t>
      </w:r>
      <w:r w:rsidR="000A691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</w:p>
    <w:p w:rsidR="00983E2E" w:rsidRPr="00B30F54" w:rsidRDefault="00983E2E" w:rsidP="00E70324">
      <w:pPr>
        <w:pageBreakBefore/>
        <w:ind w:left="6237"/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lastRenderedPageBreak/>
        <w:t>Приложение</w:t>
      </w:r>
    </w:p>
    <w:p w:rsidR="00983E2E" w:rsidRPr="00B30F54" w:rsidRDefault="00983E2E" w:rsidP="00E70324">
      <w:pPr>
        <w:ind w:left="6237"/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к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постановлению</w:t>
      </w:r>
    </w:p>
    <w:p w:rsidR="00983E2E" w:rsidRPr="00B30F54" w:rsidRDefault="00983E2E" w:rsidP="00E70324">
      <w:pPr>
        <w:ind w:left="6237"/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Правительства</w:t>
      </w:r>
    </w:p>
    <w:p w:rsidR="00983E2E" w:rsidRPr="00B30F54" w:rsidRDefault="00983E2E" w:rsidP="00E70324">
      <w:pPr>
        <w:ind w:left="6237"/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</w:p>
    <w:p w:rsidR="00E70324" w:rsidRPr="00B30F54" w:rsidRDefault="00E70324" w:rsidP="00E70324">
      <w:pPr>
        <w:ind w:left="6237"/>
        <w:jc w:val="center"/>
        <w:rPr>
          <w:sz w:val="28"/>
        </w:rPr>
      </w:pPr>
      <w:r w:rsidRPr="00B30F54">
        <w:rPr>
          <w:sz w:val="28"/>
        </w:rPr>
        <w:t>от __________ № _____</w:t>
      </w:r>
    </w:p>
    <w:p w:rsidR="00983E2E" w:rsidRPr="00B30F54" w:rsidRDefault="00983E2E" w:rsidP="00031ABB">
      <w:pPr>
        <w:jc w:val="center"/>
        <w:rPr>
          <w:color w:val="000000"/>
          <w:kern w:val="2"/>
          <w:sz w:val="16"/>
          <w:szCs w:val="16"/>
          <w:lang w:eastAsia="en-US"/>
        </w:rPr>
      </w:pPr>
    </w:p>
    <w:p w:rsidR="00983E2E" w:rsidRPr="00B30F54" w:rsidRDefault="00983E2E" w:rsidP="00031ABB">
      <w:pPr>
        <w:jc w:val="center"/>
        <w:rPr>
          <w:color w:val="000000"/>
          <w:kern w:val="2"/>
          <w:sz w:val="28"/>
          <w:szCs w:val="28"/>
          <w:lang w:eastAsia="en-US"/>
        </w:rPr>
      </w:pPr>
    </w:p>
    <w:p w:rsidR="00983E2E" w:rsidRPr="00B30F54" w:rsidRDefault="00983E2E" w:rsidP="00031ABB">
      <w:pPr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ИЗМЕНЕНИЯ,</w:t>
      </w:r>
      <w:r w:rsidR="001428FB" w:rsidRPr="00B30F54">
        <w:rPr>
          <w:kern w:val="2"/>
          <w:sz w:val="28"/>
          <w:szCs w:val="28"/>
        </w:rPr>
        <w:t xml:space="preserve"> </w:t>
      </w:r>
    </w:p>
    <w:p w:rsidR="00983E2E" w:rsidRPr="00B30F54" w:rsidRDefault="00983E2E" w:rsidP="00031ABB">
      <w:pPr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вносимые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приложение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постановлению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br/>
        <w:t>Правительства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от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12.03.2015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№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178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br/>
        <w:t>«Об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утверждении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Комплекса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дополнительных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мероприятий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по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модернизации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региональной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системы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образования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реализуемых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привлечением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средств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субсидии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из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федерального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бюджета</w:t>
      </w:r>
      <w:r w:rsidR="001428FB" w:rsidRPr="00B30F54">
        <w:rPr>
          <w:color w:val="000000"/>
          <w:kern w:val="2"/>
          <w:sz w:val="28"/>
          <w:szCs w:val="28"/>
        </w:rPr>
        <w:t xml:space="preserve"> </w:t>
      </w:r>
      <w:r w:rsidRPr="00B30F54">
        <w:rPr>
          <w:color w:val="000000"/>
          <w:kern w:val="2"/>
          <w:sz w:val="28"/>
          <w:szCs w:val="28"/>
        </w:rPr>
        <w:t>областному</w:t>
      </w:r>
      <w:r w:rsidR="001428FB" w:rsidRPr="00B30F54">
        <w:rPr>
          <w:color w:val="000000"/>
          <w:kern w:val="2"/>
          <w:sz w:val="28"/>
          <w:szCs w:val="28"/>
        </w:rPr>
        <w:t xml:space="preserve"> </w:t>
      </w:r>
      <w:r w:rsidRPr="00B30F54">
        <w:rPr>
          <w:color w:val="000000"/>
          <w:kern w:val="2"/>
          <w:sz w:val="28"/>
          <w:szCs w:val="28"/>
        </w:rPr>
        <w:t>бюджету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модернизацию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региональных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систем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2015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году»</w:t>
      </w:r>
    </w:p>
    <w:p w:rsidR="00983E2E" w:rsidRPr="00B30F54" w:rsidRDefault="00983E2E" w:rsidP="00031ABB">
      <w:pPr>
        <w:jc w:val="center"/>
        <w:rPr>
          <w:kern w:val="2"/>
          <w:sz w:val="16"/>
          <w:szCs w:val="16"/>
        </w:rPr>
      </w:pPr>
    </w:p>
    <w:p w:rsidR="00D41AFD" w:rsidRPr="00B30F54" w:rsidRDefault="00D41AFD" w:rsidP="001428FB">
      <w:pPr>
        <w:ind w:firstLine="426"/>
        <w:rPr>
          <w:kern w:val="2"/>
          <w:sz w:val="28"/>
          <w:szCs w:val="28"/>
        </w:rPr>
      </w:pPr>
    </w:p>
    <w:p w:rsidR="00983E2E" w:rsidRPr="00B30F54" w:rsidRDefault="00983E2E" w:rsidP="00031ABB">
      <w:pPr>
        <w:numPr>
          <w:ilvl w:val="0"/>
          <w:numId w:val="1"/>
        </w:numPr>
        <w:ind w:left="0" w:firstLine="709"/>
        <w:contextualSpacing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Раздел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изложить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редакции:</w:t>
      </w:r>
    </w:p>
    <w:p w:rsidR="00031ABB" w:rsidRPr="00B30F54" w:rsidRDefault="00031ABB" w:rsidP="001428FB">
      <w:pPr>
        <w:autoSpaceDE w:val="0"/>
        <w:autoSpaceDN w:val="0"/>
        <w:adjustRightInd w:val="0"/>
        <w:outlineLvl w:val="2"/>
        <w:rPr>
          <w:kern w:val="2"/>
          <w:sz w:val="28"/>
          <w:szCs w:val="28"/>
        </w:rPr>
      </w:pPr>
    </w:p>
    <w:p w:rsidR="00983E2E" w:rsidRPr="00B30F54" w:rsidRDefault="00983E2E" w:rsidP="00E70324">
      <w:pPr>
        <w:autoSpaceDE w:val="0"/>
        <w:autoSpaceDN w:val="0"/>
        <w:adjustRightInd w:val="0"/>
        <w:jc w:val="center"/>
        <w:outlineLvl w:val="2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«2.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Показатели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результативности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Комплекса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мероприятий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2015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году</w:t>
      </w:r>
    </w:p>
    <w:p w:rsidR="00D41AFD" w:rsidRPr="00B30F54" w:rsidRDefault="00D41AFD" w:rsidP="001428FB">
      <w:pPr>
        <w:autoSpaceDE w:val="0"/>
        <w:autoSpaceDN w:val="0"/>
        <w:adjustRightInd w:val="0"/>
        <w:outlineLvl w:val="2"/>
        <w:rPr>
          <w:color w:val="000000"/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4"/>
        <w:gridCol w:w="3818"/>
        <w:gridCol w:w="1131"/>
        <w:gridCol w:w="2323"/>
      </w:tblGrid>
      <w:tr w:rsidR="00983E2E" w:rsidRPr="00B30F54" w:rsidTr="00031ABB">
        <w:trPr>
          <w:cantSplit/>
        </w:trPr>
        <w:tc>
          <w:tcPr>
            <w:tcW w:w="2594" w:type="dxa"/>
            <w:vMerge w:val="restart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Наименование</w:t>
            </w:r>
          </w:p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показателя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результативности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использования</w:t>
            </w:r>
          </w:p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субсидии</w:t>
            </w:r>
          </w:p>
        </w:tc>
        <w:tc>
          <w:tcPr>
            <w:tcW w:w="7272" w:type="dxa"/>
            <w:gridSpan w:val="3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Плановые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значения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показателя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результативности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использования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субсидии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2015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году</w:t>
            </w:r>
          </w:p>
        </w:tc>
      </w:tr>
      <w:tr w:rsidR="00983E2E" w:rsidRPr="00B30F54" w:rsidTr="00031ABB">
        <w:trPr>
          <w:cantSplit/>
        </w:trPr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из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них,</w:t>
            </w:r>
          </w:p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с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возможностью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использования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программ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общего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</w:t>
            </w:r>
          </w:p>
        </w:tc>
      </w:tr>
    </w:tbl>
    <w:p w:rsidR="00031ABB" w:rsidRPr="00B30F54" w:rsidRDefault="00031ABB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4"/>
        <w:gridCol w:w="3818"/>
        <w:gridCol w:w="1131"/>
        <w:gridCol w:w="2323"/>
      </w:tblGrid>
      <w:tr w:rsidR="00031ABB" w:rsidRPr="00B30F54" w:rsidTr="00031ABB">
        <w:trPr>
          <w:tblHeader/>
        </w:trPr>
        <w:tc>
          <w:tcPr>
            <w:tcW w:w="2594" w:type="dxa"/>
            <w:shd w:val="clear" w:color="auto" w:fill="auto"/>
          </w:tcPr>
          <w:p w:rsidR="00031ABB" w:rsidRPr="00B30F54" w:rsidRDefault="00031AB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3818" w:type="dxa"/>
            <w:shd w:val="clear" w:color="auto" w:fill="auto"/>
          </w:tcPr>
          <w:p w:rsidR="00031ABB" w:rsidRPr="00B30F54" w:rsidRDefault="00031AB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:rsidR="00031ABB" w:rsidRPr="00B30F54" w:rsidRDefault="00031AB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2323" w:type="dxa"/>
            <w:shd w:val="clear" w:color="auto" w:fill="auto"/>
          </w:tcPr>
          <w:p w:rsidR="00031ABB" w:rsidRPr="00B30F54" w:rsidRDefault="00031AB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4</w:t>
            </w:r>
          </w:p>
        </w:tc>
      </w:tr>
      <w:tr w:rsidR="00983E2E" w:rsidRPr="00B30F54" w:rsidTr="00031ABB">
        <w:tc>
          <w:tcPr>
            <w:tcW w:w="2594" w:type="dxa"/>
            <w:vMerge w:val="restart"/>
            <w:shd w:val="clear" w:color="auto" w:fill="auto"/>
          </w:tcPr>
          <w:p w:rsidR="000A691B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Количество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мест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программ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дошкольного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созданных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ходе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утвержденного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комплекса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мероприятий,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</w:p>
          <w:p w:rsidR="000A691B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том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числе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возможностью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использования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</w:p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для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программ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общего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</w:t>
            </w:r>
          </w:p>
        </w:tc>
        <w:tc>
          <w:tcPr>
            <w:tcW w:w="3818" w:type="dxa"/>
            <w:shd w:val="clear" w:color="auto" w:fill="auto"/>
          </w:tcPr>
          <w:p w:rsidR="00983E2E" w:rsidRPr="00B30F54" w:rsidRDefault="007E460C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у</w:t>
            </w:r>
            <w:r w:rsidR="00983E2E" w:rsidRPr="00B30F54">
              <w:rPr>
                <w:kern w:val="2"/>
                <w:sz w:val="28"/>
                <w:szCs w:val="28"/>
              </w:rPr>
              <w:t>казывается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количество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мест,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созданных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рамках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комплекса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мероприятий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(«дорожная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карта»)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12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085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4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300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0A691B" w:rsidRPr="00B30F54" w:rsidRDefault="007E460C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у</w:t>
            </w:r>
            <w:r w:rsidR="00983E2E" w:rsidRPr="00B30F54">
              <w:rPr>
                <w:kern w:val="2"/>
                <w:sz w:val="28"/>
                <w:szCs w:val="28"/>
              </w:rPr>
              <w:t>казывается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общее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количество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мест,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="00983E2E" w:rsidRPr="00B30F54">
              <w:rPr>
                <w:kern w:val="2"/>
                <w:sz w:val="28"/>
                <w:szCs w:val="28"/>
              </w:rPr>
              <w:t>созданных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</w:p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рамках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мероприятий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модернизации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региональных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систем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дошкольного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образования: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4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300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4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300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строительство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зданий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образовательных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организаций,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том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числе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возможностью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использования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программ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общего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1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000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1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000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0A691B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приобретение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зданий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помещений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образовательных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программ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дошкольного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</w:p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том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числе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возможностью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использования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для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реализации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программ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общего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3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300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3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300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реконструкция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зданий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образовательных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организаций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0A691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0A691B" w:rsidP="001428FB">
            <w:pPr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0A691B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возврат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в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систему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дошкольного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зданий,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используемых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</w:p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не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целевому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назначению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0A691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0A691B" w:rsidP="001428FB">
            <w:pPr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капитальный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и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текущий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ремонт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зданий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образовательных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организаций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0A691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0A691B" w:rsidP="001428FB">
            <w:pPr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</w:tr>
      <w:tr w:rsidR="00983E2E" w:rsidRPr="00B30F54" w:rsidTr="00031ABB">
        <w:tc>
          <w:tcPr>
            <w:tcW w:w="2594" w:type="dxa"/>
            <w:vMerge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</w:tcPr>
          <w:p w:rsidR="00983E2E" w:rsidRPr="00B30F54" w:rsidRDefault="00983E2E" w:rsidP="001428FB">
            <w:pPr>
              <w:adjustRightInd w:val="0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иные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формы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предоставления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дошкольного</w:t>
            </w:r>
            <w:r w:rsidR="001428FB" w:rsidRPr="00B30F54">
              <w:rPr>
                <w:kern w:val="2"/>
                <w:sz w:val="28"/>
                <w:szCs w:val="28"/>
              </w:rPr>
              <w:t xml:space="preserve"> </w:t>
            </w:r>
            <w:r w:rsidRPr="00B30F54">
              <w:rPr>
                <w:kern w:val="2"/>
                <w:sz w:val="28"/>
                <w:szCs w:val="28"/>
              </w:rPr>
              <w:t>образования</w:t>
            </w:r>
          </w:p>
        </w:tc>
        <w:tc>
          <w:tcPr>
            <w:tcW w:w="1131" w:type="dxa"/>
            <w:shd w:val="clear" w:color="auto" w:fill="auto"/>
          </w:tcPr>
          <w:p w:rsidR="00983E2E" w:rsidRPr="00B30F54" w:rsidRDefault="000A691B" w:rsidP="001428FB">
            <w:pPr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2323" w:type="dxa"/>
            <w:shd w:val="clear" w:color="auto" w:fill="auto"/>
          </w:tcPr>
          <w:p w:rsidR="00983E2E" w:rsidRPr="00B30F54" w:rsidRDefault="000A691B" w:rsidP="001428FB">
            <w:pPr>
              <w:jc w:val="center"/>
              <w:rPr>
                <w:kern w:val="2"/>
                <w:sz w:val="28"/>
                <w:szCs w:val="28"/>
              </w:rPr>
            </w:pPr>
            <w:r w:rsidRPr="00B30F54">
              <w:rPr>
                <w:kern w:val="2"/>
                <w:sz w:val="28"/>
                <w:szCs w:val="28"/>
              </w:rPr>
              <w:t xml:space="preserve">   –</w:t>
            </w:r>
            <w:r w:rsidR="00983E2E" w:rsidRPr="00B30F54">
              <w:rPr>
                <w:kern w:val="2"/>
                <w:sz w:val="28"/>
                <w:szCs w:val="28"/>
              </w:rPr>
              <w:t>».</w:t>
            </w:r>
          </w:p>
        </w:tc>
      </w:tr>
    </w:tbl>
    <w:p w:rsidR="00983E2E" w:rsidRPr="00B30F54" w:rsidRDefault="00983E2E" w:rsidP="001428FB">
      <w:pPr>
        <w:rPr>
          <w:rFonts w:eastAsia="Calibri"/>
          <w:kern w:val="2"/>
          <w:sz w:val="28"/>
          <w:szCs w:val="28"/>
        </w:rPr>
      </w:pPr>
    </w:p>
    <w:p w:rsidR="00D41AFD" w:rsidRPr="00B30F54" w:rsidRDefault="00D41AFD" w:rsidP="001428FB">
      <w:pPr>
        <w:rPr>
          <w:rFonts w:eastAsia="Calibri"/>
          <w:kern w:val="2"/>
          <w:sz w:val="28"/>
          <w:szCs w:val="28"/>
        </w:rPr>
        <w:sectPr w:rsidR="00D41AFD" w:rsidRPr="00B30F54" w:rsidSect="00D41AFD">
          <w:footerReference w:type="even" r:id="rId9"/>
          <w:footerReference w:type="default" r:id="rId10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983E2E" w:rsidRPr="00B30F54" w:rsidRDefault="00983E2E" w:rsidP="00031ABB">
      <w:pPr>
        <w:numPr>
          <w:ilvl w:val="0"/>
          <w:numId w:val="1"/>
        </w:numPr>
        <w:ind w:left="0" w:firstLine="709"/>
        <w:contextualSpacing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lastRenderedPageBreak/>
        <w:t>Раздел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4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изложить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редакции:</w:t>
      </w:r>
    </w:p>
    <w:p w:rsidR="00031ABB" w:rsidRPr="00B30F54" w:rsidRDefault="00031ABB" w:rsidP="001428FB">
      <w:pPr>
        <w:autoSpaceDE w:val="0"/>
        <w:autoSpaceDN w:val="0"/>
        <w:adjustRightInd w:val="0"/>
        <w:ind w:firstLine="567"/>
        <w:jc w:val="center"/>
        <w:outlineLvl w:val="2"/>
        <w:rPr>
          <w:kern w:val="2"/>
          <w:sz w:val="28"/>
          <w:szCs w:val="28"/>
        </w:rPr>
      </w:pPr>
    </w:p>
    <w:p w:rsidR="00983E2E" w:rsidRPr="00B30F54" w:rsidRDefault="00983E2E" w:rsidP="00031ABB">
      <w:pPr>
        <w:jc w:val="center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«4.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Перечень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объектов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приобретаемых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зданий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строительства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для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реализации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программ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Ростовской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области</w:t>
      </w:r>
    </w:p>
    <w:p w:rsidR="00983E2E" w:rsidRPr="00B30F54" w:rsidRDefault="00983E2E" w:rsidP="00EA11F6">
      <w:pPr>
        <w:jc w:val="right"/>
        <w:rPr>
          <w:kern w:val="2"/>
          <w:sz w:val="28"/>
          <w:szCs w:val="28"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"/>
        <w:gridCol w:w="1898"/>
        <w:gridCol w:w="1843"/>
        <w:gridCol w:w="1701"/>
        <w:gridCol w:w="1396"/>
        <w:gridCol w:w="1497"/>
        <w:gridCol w:w="1383"/>
        <w:gridCol w:w="1699"/>
        <w:gridCol w:w="1514"/>
        <w:gridCol w:w="1583"/>
      </w:tblGrid>
      <w:tr w:rsidR="00983E2E" w:rsidRPr="00B30F54" w:rsidTr="00EA11F6">
        <w:tc>
          <w:tcPr>
            <w:tcW w:w="569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№</w:t>
            </w:r>
          </w:p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п/п</w:t>
            </w:r>
          </w:p>
        </w:tc>
        <w:tc>
          <w:tcPr>
            <w:tcW w:w="1898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Наименование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дошкольной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образова</w:t>
            </w:r>
            <w:proofErr w:type="spellEnd"/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тельной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организации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(далее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–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объект)</w:t>
            </w:r>
          </w:p>
        </w:tc>
        <w:tc>
          <w:tcPr>
            <w:tcW w:w="1843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Месторас</w:t>
            </w:r>
            <w:proofErr w:type="spellEnd"/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положение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(адрес)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объекта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</w:t>
            </w: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муници</w:t>
            </w:r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пальный</w:t>
            </w:r>
            <w:proofErr w:type="spellEnd"/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район,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городской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округ,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населенный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пункт)</w:t>
            </w:r>
          </w:p>
        </w:tc>
        <w:tc>
          <w:tcPr>
            <w:tcW w:w="1701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Форма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ввода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объекта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396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Проектная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мощность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(количество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дополни</w:t>
            </w:r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тельно</w:t>
            </w:r>
            <w:proofErr w:type="spellEnd"/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вводимых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мест)</w:t>
            </w:r>
          </w:p>
        </w:tc>
        <w:tc>
          <w:tcPr>
            <w:tcW w:w="1497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Стоимость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одного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места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(тыс.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рублей)</w:t>
            </w:r>
          </w:p>
        </w:tc>
        <w:tc>
          <w:tcPr>
            <w:tcW w:w="1383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Совокупная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стоимость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объекта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(тыс.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руб</w:t>
            </w:r>
            <w:proofErr w:type="spellEnd"/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лей)</w:t>
            </w:r>
          </w:p>
        </w:tc>
        <w:tc>
          <w:tcPr>
            <w:tcW w:w="1699" w:type="dxa"/>
            <w:vMerge w:val="restart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Срок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сдачи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(ввода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в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эксплуатацию)</w:t>
            </w:r>
          </w:p>
          <w:p w:rsidR="00983E2E" w:rsidRPr="00B30F54" w:rsidRDefault="001428FB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="00983E2E" w:rsidRPr="00B30F54">
              <w:rPr>
                <w:bCs/>
                <w:color w:val="000000"/>
                <w:kern w:val="2"/>
                <w:sz w:val="24"/>
                <w:szCs w:val="24"/>
              </w:rPr>
              <w:t>объекта</w:t>
            </w:r>
          </w:p>
        </w:tc>
        <w:tc>
          <w:tcPr>
            <w:tcW w:w="3097" w:type="dxa"/>
            <w:gridSpan w:val="2"/>
            <w:hideMark/>
          </w:tcPr>
          <w:p w:rsidR="006C559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Финансовое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обеспечение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за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счет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средств</w:t>
            </w:r>
            <w:r w:rsidR="007E460C" w:rsidRPr="00B30F54">
              <w:rPr>
                <w:bCs/>
                <w:color w:val="000000"/>
                <w:kern w:val="2"/>
                <w:sz w:val="24"/>
                <w:szCs w:val="24"/>
              </w:rPr>
              <w:t>,</w:t>
            </w:r>
          </w:p>
          <w:p w:rsidR="00983E2E" w:rsidRPr="00B30F54" w:rsidRDefault="00983E2E" w:rsidP="004E5917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в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том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числе</w:t>
            </w:r>
          </w:p>
        </w:tc>
      </w:tr>
      <w:tr w:rsidR="00983E2E" w:rsidRPr="00B30F54" w:rsidTr="00EA11F6">
        <w:tc>
          <w:tcPr>
            <w:tcW w:w="569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98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96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97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83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99" w:type="dxa"/>
            <w:vMerge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4" w:type="dxa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региональ</w:t>
            </w:r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ного</w:t>
            </w:r>
            <w:proofErr w:type="spellEnd"/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бюджета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(тыс.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рублей)</w:t>
            </w:r>
          </w:p>
        </w:tc>
        <w:tc>
          <w:tcPr>
            <w:tcW w:w="1583" w:type="dxa"/>
            <w:hideMark/>
          </w:tcPr>
          <w:p w:rsidR="00983E2E" w:rsidRPr="00B30F54" w:rsidRDefault="00983E2E" w:rsidP="001428FB">
            <w:pPr>
              <w:jc w:val="center"/>
              <w:rPr>
                <w:bCs/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федераль</w:t>
            </w:r>
            <w:r w:rsidR="006C559E" w:rsidRPr="00B30F54">
              <w:rPr>
                <w:bCs/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ного</w:t>
            </w:r>
            <w:proofErr w:type="spellEnd"/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бюджета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(тыс.</w:t>
            </w:r>
            <w:r w:rsidR="001428FB" w:rsidRPr="00B30F54">
              <w:rPr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bCs/>
                <w:color w:val="000000"/>
                <w:kern w:val="2"/>
                <w:sz w:val="24"/>
                <w:szCs w:val="24"/>
              </w:rPr>
              <w:t>рублей)</w:t>
            </w:r>
          </w:p>
        </w:tc>
      </w:tr>
    </w:tbl>
    <w:p w:rsidR="00031ABB" w:rsidRPr="00B30F54" w:rsidRDefault="00031ABB">
      <w:pPr>
        <w:rPr>
          <w:sz w:val="2"/>
          <w:szCs w:val="2"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"/>
        <w:gridCol w:w="1898"/>
        <w:gridCol w:w="1843"/>
        <w:gridCol w:w="1701"/>
        <w:gridCol w:w="1396"/>
        <w:gridCol w:w="1497"/>
        <w:gridCol w:w="1383"/>
        <w:gridCol w:w="1699"/>
        <w:gridCol w:w="1514"/>
        <w:gridCol w:w="1583"/>
      </w:tblGrid>
      <w:tr w:rsidR="00031ABB" w:rsidRPr="00B30F54" w:rsidTr="00EA11F6">
        <w:trPr>
          <w:cantSplit/>
          <w:tblHeader/>
        </w:trPr>
        <w:tc>
          <w:tcPr>
            <w:tcW w:w="569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031ABB" w:rsidRPr="00B30F54" w:rsidRDefault="00031ABB" w:rsidP="006C559E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396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1497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1383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1699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1514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031ABB" w:rsidRPr="00B30F54" w:rsidRDefault="00031ABB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  <w:lang w:val="en-US"/>
              </w:rPr>
              <w:t>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131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218,4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918,0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930,4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837,6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199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304,0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960,0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240,0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  <w:lang w:val="en-US"/>
              </w:rPr>
              <w:t>3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137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260,0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999,4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524,8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224,6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  <w:lang w:val="en-US"/>
              </w:rPr>
              <w:t>4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275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270,9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544,0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 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463,2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080,8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254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264,8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241,6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627,5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464,1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85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218,4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918,0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930,4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837,6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lastRenderedPageBreak/>
              <w:t>7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321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255,9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795,0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163,5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381,5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266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255,9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795,0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163,5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381,5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111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259,9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995,3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523,6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221,7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316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282,2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112,4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633,7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478,7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317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259,9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995,3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523,6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221,7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278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288,1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406,0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6D3ABC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196,8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459,2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13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107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292,1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606,0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196,8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459,2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14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249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292,1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606,0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196,8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459,2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15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231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282,2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112,4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633,7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478,7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16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МАДОУ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267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355,3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766,0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329,8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436,2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17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МАДОУ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355,3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532,0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659,6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872,4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lastRenderedPageBreak/>
              <w:t>18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4E5917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«Аленький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цветочек»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Азовский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295,5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11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820,0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546,0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274,0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19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«Буратино»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20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«Колосок»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«Ромашка»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22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«Пчелка»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298,5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879,7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163,8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715,9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23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CD403E" w:rsidRPr="00B30F54">
              <w:rPr>
                <w:color w:val="000000"/>
                <w:kern w:val="2"/>
                <w:sz w:val="24"/>
                <w:szCs w:val="24"/>
              </w:rPr>
              <w:t> 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4E5917" w:rsidRPr="00B30F54">
              <w:rPr>
                <w:color w:val="000000"/>
                <w:kern w:val="2"/>
                <w:sz w:val="24"/>
                <w:szCs w:val="24"/>
              </w:rPr>
              <w:t> 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«Колокольчик»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267,0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679,8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204,0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475,8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24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1A7259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«Колосок»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295,5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639,7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091,8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547,9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25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58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«Росинка»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Белокалит</w:t>
            </w:r>
            <w:r w:rsidR="006C559E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винский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25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353,8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8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845,7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653,7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192,0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26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«Колобок»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Белокалит</w:t>
            </w:r>
            <w:r w:rsidR="006C559E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винский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203,0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147,5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044,2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103,3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27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Казанский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«Солнышко»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Верхнедонской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25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425,0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227,5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197,5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lastRenderedPageBreak/>
              <w:t>28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Малыш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Волгодонской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12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29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«Тополек»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Красносулин</w:t>
            </w:r>
            <w:r w:rsidR="006C559E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ский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25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250,0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250,0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30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«Сказка»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Красносулин</w:t>
            </w:r>
            <w:r w:rsidR="006C559E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ский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12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1A7259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ЦРР-детский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Миллеровский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32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ЦРР-детский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Миллеровский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33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Мясниковский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277,5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748,9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324,7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19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424,2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34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A7259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«Золотая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рыбка»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Мясниковский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298,5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11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940,0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582,0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358,0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35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«Сказка»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Мясниковский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80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269,9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21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594,2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478,3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115,9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36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CD403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83E2E" w:rsidRPr="00B30F54" w:rsidRDefault="00CD403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</w:t>
            </w:r>
            <w:r w:rsidR="00983E2E" w:rsidRPr="00B30F54">
              <w:rPr>
                <w:color w:val="000000"/>
                <w:kern w:val="2"/>
                <w:sz w:val="24"/>
                <w:szCs w:val="24"/>
              </w:rPr>
              <w:t>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="00983E2E"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="00983E2E" w:rsidRPr="00B30F54">
              <w:rPr>
                <w:color w:val="000000"/>
                <w:kern w:val="2"/>
                <w:sz w:val="24"/>
                <w:szCs w:val="24"/>
              </w:rPr>
              <w:t>«Тополек»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Обливский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25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249,6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174,9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074,7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37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12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«Аленушка»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Сальский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298,5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11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940,0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582,0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358,0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38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Журавушка</w:t>
            </w:r>
            <w:proofErr w:type="spellEnd"/>
            <w:r w:rsidRPr="00B30F54">
              <w:rPr>
                <w:color w:val="000000"/>
                <w:kern w:val="2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Сальский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298,5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11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940,0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582,0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358,0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lastRenderedPageBreak/>
              <w:t>39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Азов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110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32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670,0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801,0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869,0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40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25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Батайск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298,5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955,0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895,0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Батайск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298,5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955,0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895,0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42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395,0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43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279,0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185,0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765,0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44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47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211,5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575,0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172,5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402,5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45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д/с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300,0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500,0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500,0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46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395,0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47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«Здоровый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ребенок»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395,0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48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101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280,5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025,0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207,5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817,5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49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102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50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850,0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455,0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395,0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lastRenderedPageBreak/>
              <w:t>50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46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«Светлячок»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356,4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640,0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692,0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24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948,0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93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Таганрог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358,2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35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820,0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9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283,7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21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475,5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52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Шахты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910,0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790,0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53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40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Шахты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80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760,1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128,1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632,0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54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Шахты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60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17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820,1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346,1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474,0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55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Шахты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910,0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790,0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56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МБДОУ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№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22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«Снежинка»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Шахты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приобретение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модульного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детского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сада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100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297,0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700,0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color w:val="000000"/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041,5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7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096,8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57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</w:p>
        </w:tc>
        <w:tc>
          <w:tcPr>
            <w:tcW w:w="1843" w:type="dxa"/>
            <w:shd w:val="clear" w:color="auto" w:fill="auto"/>
          </w:tcPr>
          <w:p w:rsidR="00CD403E" w:rsidRPr="00B30F54" w:rsidRDefault="00983E2E" w:rsidP="007E460C">
            <w:pPr>
              <w:jc w:val="center"/>
              <w:rPr>
                <w:color w:val="000000"/>
                <w:spacing w:val="-4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район,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spacing w:val="-4"/>
                <w:kern w:val="2"/>
                <w:sz w:val="24"/>
                <w:szCs w:val="24"/>
              </w:rPr>
              <w:t>Рассветовское</w:t>
            </w:r>
            <w:proofErr w:type="spellEnd"/>
            <w:r w:rsidR="007E460C" w:rsidRPr="00B30F54">
              <w:rPr>
                <w:color w:val="000000"/>
                <w:spacing w:val="-4"/>
                <w:kern w:val="2"/>
                <w:sz w:val="24"/>
                <w:szCs w:val="24"/>
              </w:rPr>
              <w:t> </w:t>
            </w:r>
          </w:p>
          <w:p w:rsidR="00983E2E" w:rsidRPr="00B30F54" w:rsidRDefault="00983E2E" w:rsidP="007E460C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spacing w:val="-4"/>
                <w:kern w:val="2"/>
                <w:sz w:val="24"/>
                <w:szCs w:val="24"/>
              </w:rPr>
              <w:t>с</w:t>
            </w:r>
            <w:r w:rsidR="007E460C" w:rsidRPr="00B30F54">
              <w:rPr>
                <w:color w:val="000000"/>
                <w:spacing w:val="-4"/>
                <w:kern w:val="2"/>
                <w:sz w:val="24"/>
                <w:szCs w:val="24"/>
              </w:rPr>
              <w:t>. </w:t>
            </w:r>
            <w:r w:rsidRPr="00B30F54">
              <w:rPr>
                <w:color w:val="000000"/>
                <w:spacing w:val="-4"/>
                <w:kern w:val="2"/>
                <w:sz w:val="24"/>
                <w:szCs w:val="24"/>
              </w:rPr>
              <w:t>п</w:t>
            </w:r>
            <w:r w:rsidR="007E460C" w:rsidRPr="00B30F54">
              <w:rPr>
                <w:color w:val="000000"/>
                <w:spacing w:val="-4"/>
                <w:kern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строительство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220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667,3</w:t>
            </w:r>
          </w:p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(575,2)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146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813,0</w:t>
            </w:r>
          </w:p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без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обре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менения</w:t>
            </w:r>
            <w:proofErr w:type="spellEnd"/>
          </w:p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(126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545,2)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*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712,8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48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330,0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58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6C559E">
            <w:pPr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Аксайский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район,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Аксай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строительство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220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748,9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(544,7)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164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748,4</w:t>
            </w:r>
          </w:p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без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обре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менения</w:t>
            </w:r>
            <w:proofErr w:type="spellEnd"/>
          </w:p>
          <w:p w:rsidR="00983E2E" w:rsidRPr="00B30F54" w:rsidRDefault="00983E2E" w:rsidP="001428FB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(119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833,3)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**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21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490,5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1428FB">
            <w:pPr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50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144,7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lastRenderedPageBreak/>
              <w:t>59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Неклиновский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район,</w:t>
            </w:r>
          </w:p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Покровское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</w:t>
            </w:r>
            <w:r w:rsidR="007E460C" w:rsidRPr="00B30F54">
              <w:rPr>
                <w:color w:val="000000"/>
                <w:kern w:val="2"/>
                <w:sz w:val="24"/>
                <w:szCs w:val="24"/>
              </w:rPr>
              <w:t xml:space="preserve">.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п</w:t>
            </w:r>
            <w:r w:rsidR="007E460C" w:rsidRPr="00B30F54">
              <w:rPr>
                <w:color w:val="000000"/>
                <w:kern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строительство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120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613,5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(450,5)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73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619,9</w:t>
            </w:r>
          </w:p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без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обре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менения</w:t>
            </w:r>
            <w:proofErr w:type="spellEnd"/>
          </w:p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(54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055,5)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***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15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336,0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35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784,0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60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Октябрьский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район,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Кривянское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</w:t>
            </w:r>
            <w:r w:rsidR="007E460C" w:rsidRPr="00B30F54">
              <w:rPr>
                <w:color w:val="000000"/>
                <w:kern w:val="2"/>
                <w:sz w:val="24"/>
                <w:szCs w:val="24"/>
              </w:rPr>
              <w:t xml:space="preserve">.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п</w:t>
            </w:r>
            <w:r w:rsidR="007E460C" w:rsidRPr="00B30F54">
              <w:rPr>
                <w:color w:val="000000"/>
                <w:kern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строительство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220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678,5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(560,7)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149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260,7</w:t>
            </w:r>
          </w:p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без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обре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менения</w:t>
            </w:r>
            <w:proofErr w:type="spellEnd"/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(123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354,0)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****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769,1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62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461,2</w:t>
            </w:r>
          </w:p>
        </w:tc>
      </w:tr>
      <w:tr w:rsidR="00983E2E" w:rsidRPr="00B30F54" w:rsidTr="00EA11F6">
        <w:trPr>
          <w:cantSplit/>
        </w:trPr>
        <w:tc>
          <w:tcPr>
            <w:tcW w:w="569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61</w:t>
            </w:r>
            <w:r w:rsidR="00E35C3C" w:rsidRPr="00B30F54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898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Детский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сад</w:t>
            </w:r>
          </w:p>
        </w:tc>
        <w:tc>
          <w:tcPr>
            <w:tcW w:w="184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г.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Шахты</w:t>
            </w:r>
          </w:p>
        </w:tc>
        <w:tc>
          <w:tcPr>
            <w:tcW w:w="1701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строительство</w:t>
            </w:r>
          </w:p>
        </w:tc>
        <w:tc>
          <w:tcPr>
            <w:tcW w:w="1396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220</w:t>
            </w:r>
          </w:p>
        </w:tc>
        <w:tc>
          <w:tcPr>
            <w:tcW w:w="1497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633,3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(433,5)</w:t>
            </w:r>
          </w:p>
        </w:tc>
        <w:tc>
          <w:tcPr>
            <w:tcW w:w="138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139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321,2</w:t>
            </w:r>
          </w:p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без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B30F54">
              <w:rPr>
                <w:color w:val="000000"/>
                <w:kern w:val="2"/>
                <w:sz w:val="24"/>
                <w:szCs w:val="24"/>
              </w:rPr>
              <w:t>обре</w:t>
            </w:r>
            <w:r w:rsidR="00784FA3" w:rsidRPr="00B30F54">
              <w:rPr>
                <w:color w:val="000000"/>
                <w:kern w:val="2"/>
                <w:sz w:val="24"/>
                <w:szCs w:val="24"/>
              </w:rPr>
              <w:t>-</w:t>
            </w:r>
            <w:r w:rsidRPr="00B30F54">
              <w:rPr>
                <w:color w:val="000000"/>
                <w:kern w:val="2"/>
                <w:sz w:val="24"/>
                <w:szCs w:val="24"/>
              </w:rPr>
              <w:t>менения</w:t>
            </w:r>
            <w:proofErr w:type="spellEnd"/>
          </w:p>
          <w:p w:rsidR="00983E2E" w:rsidRPr="00B30F54" w:rsidRDefault="00983E2E" w:rsidP="00CD403E">
            <w:pPr>
              <w:spacing w:line="264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B30F54">
              <w:rPr>
                <w:color w:val="000000"/>
                <w:kern w:val="2"/>
                <w:sz w:val="24"/>
                <w:szCs w:val="24"/>
              </w:rPr>
              <w:t>(95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385,6)</w:t>
            </w:r>
            <w:r w:rsidR="001428FB" w:rsidRPr="00B30F54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color w:val="000000"/>
                <w:kern w:val="2"/>
                <w:sz w:val="24"/>
                <w:szCs w:val="24"/>
              </w:rPr>
              <w:t>*****</w:t>
            </w:r>
          </w:p>
        </w:tc>
        <w:tc>
          <w:tcPr>
            <w:tcW w:w="1699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декабрь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2015</w:t>
            </w:r>
            <w:r w:rsidR="00EB5F07" w:rsidRPr="00B30F54">
              <w:rPr>
                <w:kern w:val="2"/>
                <w:sz w:val="24"/>
                <w:szCs w:val="24"/>
              </w:rPr>
              <w:t xml:space="preserve"> г.</w:t>
            </w:r>
          </w:p>
        </w:tc>
        <w:tc>
          <w:tcPr>
            <w:tcW w:w="1514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28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615,7</w:t>
            </w:r>
          </w:p>
        </w:tc>
        <w:tc>
          <w:tcPr>
            <w:tcW w:w="1583" w:type="dxa"/>
            <w:shd w:val="clear" w:color="auto" w:fill="auto"/>
          </w:tcPr>
          <w:p w:rsidR="00983E2E" w:rsidRPr="00B30F54" w:rsidRDefault="00983E2E" w:rsidP="00CD403E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B30F54">
              <w:rPr>
                <w:kern w:val="2"/>
                <w:sz w:val="24"/>
                <w:szCs w:val="24"/>
              </w:rPr>
              <w:t>66</w:t>
            </w:r>
            <w:r w:rsidR="001428FB" w:rsidRPr="00B30F54">
              <w:rPr>
                <w:kern w:val="2"/>
                <w:sz w:val="24"/>
                <w:szCs w:val="24"/>
              </w:rPr>
              <w:t xml:space="preserve"> </w:t>
            </w:r>
            <w:r w:rsidRPr="00B30F54">
              <w:rPr>
                <w:kern w:val="2"/>
                <w:sz w:val="24"/>
                <w:szCs w:val="24"/>
              </w:rPr>
              <w:t>769,9</w:t>
            </w:r>
          </w:p>
        </w:tc>
      </w:tr>
    </w:tbl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567"/>
        <w:jc w:val="both"/>
        <w:rPr>
          <w:kern w:val="2"/>
          <w:sz w:val="28"/>
          <w:szCs w:val="28"/>
        </w:rPr>
      </w:pP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*</w:t>
      </w:r>
      <w:r w:rsidR="000A691B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стоимость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строительства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образовательной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организации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включены: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подготовка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343,7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инженерные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сети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3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186,3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благоустройство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14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016,2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малые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архитектурные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формы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721,6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</w:t>
      </w:r>
      <w:r w:rsidR="007E460C" w:rsidRPr="00B30F54">
        <w:rPr>
          <w:kern w:val="2"/>
          <w:sz w:val="28"/>
          <w:szCs w:val="28"/>
        </w:rPr>
        <w:t>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**</w:t>
      </w:r>
      <w:r w:rsidR="000A691B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стоимость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строительства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образовательной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организации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включены: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инженерные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0A691B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5</w:t>
      </w:r>
      <w:r w:rsidR="00A2220F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041,4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благоустройство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13</w:t>
      </w:r>
      <w:r w:rsidR="00A2220F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843,5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малые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архитектурные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формы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A2220F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16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474,6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затраты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подключение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объекта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электрическим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сетям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9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555,6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</w:t>
      </w:r>
      <w:r w:rsidR="007E460C" w:rsidRPr="00B30F54">
        <w:rPr>
          <w:kern w:val="2"/>
          <w:sz w:val="28"/>
          <w:szCs w:val="28"/>
        </w:rPr>
        <w:t>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***</w:t>
      </w:r>
      <w:r w:rsidR="00A2220F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стоимость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строительства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образовательной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организации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включены: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инженерные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A2220F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670,8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благоустройство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10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281,8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малые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архитектурные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формы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611,8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</w:t>
      </w:r>
      <w:r w:rsidR="007E460C" w:rsidRPr="00B30F54">
        <w:rPr>
          <w:kern w:val="2"/>
          <w:sz w:val="28"/>
          <w:szCs w:val="28"/>
        </w:rPr>
        <w:t>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****</w:t>
      </w:r>
      <w:r w:rsidR="00A2220F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стоимость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строительства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образовательной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организации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включены: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подготовка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4,9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инженерные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8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857,5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благоустройство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10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447,6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малые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архитектурные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формы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596,7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</w:t>
      </w:r>
      <w:r w:rsidR="007E460C" w:rsidRPr="00B30F54">
        <w:rPr>
          <w:kern w:val="2"/>
          <w:sz w:val="28"/>
          <w:szCs w:val="28"/>
        </w:rPr>
        <w:t>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lastRenderedPageBreak/>
        <w:t>*****</w:t>
      </w:r>
      <w:r w:rsidR="00A2220F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В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стоимость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строительства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образовательной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организации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включены: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инженерные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A2220F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12</w:t>
      </w:r>
      <w:r w:rsidR="006C559E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237,1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благоустройство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территории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22</w:t>
      </w:r>
      <w:r w:rsidR="006C559E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034,1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малые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архитектурные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формы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6C559E" w:rsidRPr="00B30F54">
        <w:rPr>
          <w:kern w:val="2"/>
          <w:sz w:val="28"/>
          <w:szCs w:val="28"/>
        </w:rPr>
        <w:br/>
      </w:r>
      <w:r w:rsidRPr="00B30F54">
        <w:rPr>
          <w:kern w:val="2"/>
          <w:sz w:val="28"/>
          <w:szCs w:val="28"/>
        </w:rPr>
        <w:t>6</w:t>
      </w:r>
      <w:r w:rsidR="006C559E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641,5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затраты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на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подключение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объекта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к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электрическим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сетям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</w:t>
      </w:r>
      <w:r w:rsidR="006C559E" w:rsidRPr="00B30F54">
        <w:rPr>
          <w:kern w:val="2"/>
          <w:sz w:val="28"/>
          <w:szCs w:val="28"/>
        </w:rPr>
        <w:t> </w:t>
      </w:r>
      <w:r w:rsidRPr="00B30F54">
        <w:rPr>
          <w:kern w:val="2"/>
          <w:sz w:val="28"/>
          <w:szCs w:val="28"/>
        </w:rPr>
        <w:t>754,6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рублей,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установк</w:t>
      </w:r>
      <w:r w:rsidR="007E460C" w:rsidRPr="00B30F54">
        <w:rPr>
          <w:kern w:val="2"/>
          <w:sz w:val="28"/>
          <w:szCs w:val="28"/>
        </w:rPr>
        <w:t>а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системы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охранного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оборудования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сигнализации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1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268,3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тыс.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рублей.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Примечание</w:t>
      </w:r>
      <w:r w:rsidR="007E460C" w:rsidRPr="00B30F54">
        <w:rPr>
          <w:kern w:val="2"/>
          <w:sz w:val="28"/>
          <w:szCs w:val="28"/>
        </w:rPr>
        <w:t>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Используемые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сокращения:</w:t>
      </w:r>
    </w:p>
    <w:p w:rsidR="00983E2E" w:rsidRPr="00B30F54" w:rsidRDefault="00D23B5B" w:rsidP="00D23B5B">
      <w:pPr>
        <w:pStyle w:val="af2"/>
        <w:autoSpaceDE w:val="0"/>
        <w:autoSpaceDN w:val="0"/>
        <w:adjustRightInd w:val="0"/>
        <w:spacing w:line="264" w:lineRule="auto"/>
        <w:ind w:left="0"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1. </w:t>
      </w:r>
      <w:r w:rsidR="00983E2E" w:rsidRPr="00B30F54">
        <w:rPr>
          <w:kern w:val="2"/>
          <w:sz w:val="28"/>
          <w:szCs w:val="28"/>
        </w:rPr>
        <w:t>МБДОУ</w:t>
      </w:r>
      <w:r w:rsidR="001428FB" w:rsidRPr="00B30F54">
        <w:rPr>
          <w:kern w:val="2"/>
          <w:sz w:val="28"/>
          <w:szCs w:val="28"/>
        </w:rPr>
        <w:t xml:space="preserve"> </w:t>
      </w:r>
      <w:r w:rsidR="00983E2E"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="00983E2E" w:rsidRPr="00B30F54">
        <w:rPr>
          <w:kern w:val="2"/>
          <w:sz w:val="28"/>
          <w:szCs w:val="28"/>
        </w:rPr>
        <w:t>муниципальное</w:t>
      </w:r>
      <w:r w:rsidR="001428FB" w:rsidRPr="00B30F54">
        <w:rPr>
          <w:kern w:val="2"/>
          <w:sz w:val="28"/>
          <w:szCs w:val="28"/>
        </w:rPr>
        <w:t xml:space="preserve"> </w:t>
      </w:r>
      <w:r w:rsidR="00983E2E" w:rsidRPr="00B30F54">
        <w:rPr>
          <w:kern w:val="2"/>
          <w:sz w:val="28"/>
          <w:szCs w:val="28"/>
        </w:rPr>
        <w:t>бюджетное</w:t>
      </w:r>
      <w:r w:rsidR="001428FB" w:rsidRPr="00B30F54">
        <w:rPr>
          <w:kern w:val="2"/>
          <w:sz w:val="28"/>
          <w:szCs w:val="28"/>
        </w:rPr>
        <w:t xml:space="preserve"> </w:t>
      </w:r>
      <w:r w:rsidR="00983E2E" w:rsidRPr="00B30F54">
        <w:rPr>
          <w:kern w:val="2"/>
          <w:sz w:val="28"/>
          <w:szCs w:val="28"/>
        </w:rPr>
        <w:t>дошкольное</w:t>
      </w:r>
      <w:r w:rsidR="001428FB" w:rsidRPr="00B30F54">
        <w:rPr>
          <w:kern w:val="2"/>
          <w:sz w:val="28"/>
          <w:szCs w:val="28"/>
        </w:rPr>
        <w:t xml:space="preserve"> </w:t>
      </w:r>
      <w:r w:rsidR="00983E2E" w:rsidRPr="00B30F54">
        <w:rPr>
          <w:kern w:val="2"/>
          <w:sz w:val="28"/>
          <w:szCs w:val="28"/>
        </w:rPr>
        <w:t>образовательное</w:t>
      </w:r>
      <w:r w:rsidR="001428FB" w:rsidRPr="00B30F54">
        <w:rPr>
          <w:kern w:val="2"/>
          <w:sz w:val="28"/>
          <w:szCs w:val="28"/>
        </w:rPr>
        <w:t xml:space="preserve"> </w:t>
      </w:r>
      <w:r w:rsidR="00983E2E" w:rsidRPr="00B30F54">
        <w:rPr>
          <w:kern w:val="2"/>
          <w:sz w:val="28"/>
          <w:szCs w:val="28"/>
        </w:rPr>
        <w:t>учреждение;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ЦРР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центр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развития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ребенка;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МАДОУ</w:t>
      </w:r>
      <w:r w:rsidR="001428FB" w:rsidRPr="00B30F54">
        <w:rPr>
          <w:kern w:val="2"/>
          <w:sz w:val="28"/>
          <w:szCs w:val="28"/>
        </w:rPr>
        <w:t xml:space="preserve"> </w:t>
      </w:r>
      <w:r w:rsidR="006C559E" w:rsidRPr="00B30F54">
        <w:rPr>
          <w:kern w:val="2"/>
          <w:sz w:val="28"/>
          <w:szCs w:val="28"/>
        </w:rPr>
        <w:t>–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муниципальное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автономное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дошкольное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образовательное</w:t>
      </w:r>
      <w:r w:rsidR="001428FB" w:rsidRPr="00B30F54">
        <w:rPr>
          <w:kern w:val="2"/>
          <w:sz w:val="28"/>
          <w:szCs w:val="28"/>
        </w:rPr>
        <w:t xml:space="preserve"> </w:t>
      </w:r>
      <w:r w:rsidRPr="00B30F54">
        <w:rPr>
          <w:kern w:val="2"/>
          <w:sz w:val="28"/>
          <w:szCs w:val="28"/>
        </w:rPr>
        <w:t>учреждение</w:t>
      </w:r>
      <w:r w:rsidR="007E460C" w:rsidRPr="00B30F54">
        <w:rPr>
          <w:kern w:val="2"/>
          <w:sz w:val="28"/>
          <w:szCs w:val="28"/>
        </w:rPr>
        <w:t>;</w:t>
      </w:r>
    </w:p>
    <w:p w:rsidR="007E460C" w:rsidRPr="00B30F54" w:rsidRDefault="007E460C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>с. п. – сельское поселение.</w:t>
      </w:r>
    </w:p>
    <w:p w:rsidR="00983E2E" w:rsidRPr="00B30F54" w:rsidRDefault="00D23B5B" w:rsidP="00CD403E">
      <w:pPr>
        <w:autoSpaceDE w:val="0"/>
        <w:autoSpaceDN w:val="0"/>
        <w:adjustRightInd w:val="0"/>
        <w:spacing w:line="264" w:lineRule="auto"/>
        <w:ind w:firstLine="709"/>
        <w:jc w:val="both"/>
        <w:rPr>
          <w:kern w:val="2"/>
          <w:sz w:val="28"/>
          <w:szCs w:val="28"/>
        </w:rPr>
      </w:pPr>
      <w:r w:rsidRPr="00B30F54">
        <w:rPr>
          <w:kern w:val="2"/>
          <w:sz w:val="28"/>
          <w:szCs w:val="28"/>
        </w:rPr>
        <w:t xml:space="preserve">2. </w:t>
      </w:r>
      <w:r w:rsidR="00EA11F6" w:rsidRPr="00B30F54">
        <w:rPr>
          <w:kern w:val="2"/>
          <w:sz w:val="28"/>
          <w:szCs w:val="28"/>
        </w:rPr>
        <w:t>Наименования</w:t>
      </w:r>
      <w:r w:rsidRPr="00B30F54">
        <w:rPr>
          <w:kern w:val="2"/>
          <w:sz w:val="28"/>
          <w:szCs w:val="28"/>
        </w:rPr>
        <w:t xml:space="preserve"> дошкольных образовательных организаций приведены в соответствии с уставными документами.</w:t>
      </w: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567"/>
        <w:jc w:val="both"/>
        <w:rPr>
          <w:kern w:val="2"/>
          <w:sz w:val="28"/>
          <w:szCs w:val="28"/>
        </w:rPr>
      </w:pPr>
    </w:p>
    <w:p w:rsidR="00983E2E" w:rsidRPr="00B30F54" w:rsidRDefault="00983E2E" w:rsidP="00CD403E">
      <w:pPr>
        <w:autoSpaceDE w:val="0"/>
        <w:autoSpaceDN w:val="0"/>
        <w:adjustRightInd w:val="0"/>
        <w:spacing w:line="264" w:lineRule="auto"/>
        <w:ind w:firstLine="567"/>
        <w:jc w:val="both"/>
        <w:rPr>
          <w:kern w:val="2"/>
          <w:sz w:val="28"/>
          <w:szCs w:val="28"/>
        </w:rPr>
      </w:pPr>
    </w:p>
    <w:p w:rsidR="000A691B" w:rsidRPr="00B30F54" w:rsidRDefault="000A691B" w:rsidP="00CD403E">
      <w:pPr>
        <w:spacing w:line="264" w:lineRule="auto"/>
        <w:ind w:left="770"/>
        <w:rPr>
          <w:sz w:val="28"/>
          <w:szCs w:val="28"/>
        </w:rPr>
      </w:pPr>
      <w:r w:rsidRPr="00B30F54">
        <w:rPr>
          <w:sz w:val="28"/>
          <w:szCs w:val="28"/>
        </w:rPr>
        <w:t>Начальник управления</w:t>
      </w:r>
    </w:p>
    <w:p w:rsidR="000A691B" w:rsidRPr="00B30F54" w:rsidRDefault="000A691B" w:rsidP="00CD403E">
      <w:pPr>
        <w:spacing w:line="264" w:lineRule="auto"/>
        <w:ind w:left="142"/>
        <w:rPr>
          <w:sz w:val="28"/>
          <w:szCs w:val="28"/>
        </w:rPr>
      </w:pPr>
      <w:r w:rsidRPr="00B30F54">
        <w:rPr>
          <w:sz w:val="28"/>
          <w:szCs w:val="28"/>
        </w:rPr>
        <w:t>документационного обеспечения</w:t>
      </w:r>
    </w:p>
    <w:p w:rsidR="000A691B" w:rsidRPr="00B30F54" w:rsidRDefault="000A691B" w:rsidP="00CD403E">
      <w:pPr>
        <w:tabs>
          <w:tab w:val="left" w:pos="9120"/>
        </w:tabs>
        <w:spacing w:line="264" w:lineRule="auto"/>
        <w:rPr>
          <w:sz w:val="28"/>
          <w:szCs w:val="28"/>
        </w:rPr>
      </w:pPr>
      <w:r w:rsidRPr="00B30F54">
        <w:rPr>
          <w:sz w:val="28"/>
        </w:rPr>
        <w:t xml:space="preserve">Правительства Ростовской области                                                                     Т.А. </w:t>
      </w:r>
      <w:proofErr w:type="spellStart"/>
      <w:r w:rsidRPr="00B30F54">
        <w:rPr>
          <w:sz w:val="28"/>
        </w:rPr>
        <w:t>Родионченко</w:t>
      </w:r>
      <w:proofErr w:type="spellEnd"/>
    </w:p>
    <w:bookmarkEnd w:id="0"/>
    <w:p w:rsidR="009C6BB5" w:rsidRPr="00B30F54" w:rsidRDefault="009C6BB5" w:rsidP="00CD403E">
      <w:pPr>
        <w:spacing w:line="264" w:lineRule="auto"/>
        <w:rPr>
          <w:kern w:val="2"/>
          <w:sz w:val="28"/>
          <w:szCs w:val="28"/>
        </w:rPr>
      </w:pPr>
    </w:p>
    <w:sectPr w:rsidR="009C6BB5" w:rsidRPr="00B30F54" w:rsidSect="00D41AFD">
      <w:pgSz w:w="16840" w:h="11907" w:orient="landscape" w:code="9"/>
      <w:pgMar w:top="1304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F3" w:rsidRDefault="00E16FF3">
      <w:r>
        <w:separator/>
      </w:r>
    </w:p>
  </w:endnote>
  <w:endnote w:type="continuationSeparator" w:id="0">
    <w:p w:rsidR="00E16FF3" w:rsidRDefault="00E1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ABC" w:rsidRDefault="006D3ABC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D3ABC" w:rsidRDefault="006D3AB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ABC" w:rsidRDefault="006D3ABC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30F54">
      <w:rPr>
        <w:rStyle w:val="ab"/>
        <w:noProof/>
      </w:rPr>
      <w:t>11</w:t>
    </w:r>
    <w:r>
      <w:rPr>
        <w:rStyle w:val="ab"/>
      </w:rPr>
      <w:fldChar w:fldCharType="end"/>
    </w:r>
  </w:p>
  <w:p w:rsidR="006D3ABC" w:rsidRPr="00476995" w:rsidRDefault="006D3A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F3" w:rsidRDefault="00E16FF3">
      <w:r>
        <w:separator/>
      </w:r>
    </w:p>
  </w:footnote>
  <w:footnote w:type="continuationSeparator" w:id="0">
    <w:p w:rsidR="00E16FF3" w:rsidRDefault="00E16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12pt" o:bullet="t">
        <v:imagedata r:id="rId1" o:title=""/>
      </v:shape>
    </w:pict>
  </w:numPicBullet>
  <w:abstractNum w:abstractNumId="0">
    <w:nsid w:val="0B38218D"/>
    <w:multiLevelType w:val="hybridMultilevel"/>
    <w:tmpl w:val="60981FA2"/>
    <w:lvl w:ilvl="0" w:tplc="1D1881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8A5AFC"/>
    <w:multiLevelType w:val="hybridMultilevel"/>
    <w:tmpl w:val="917A78B0"/>
    <w:lvl w:ilvl="0" w:tplc="C632EF3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activeWritingStyle w:appName="MSWord" w:lang="ru-RU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2E"/>
    <w:rsid w:val="00003B0D"/>
    <w:rsid w:val="000067D7"/>
    <w:rsid w:val="00031ABB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A691B"/>
    <w:rsid w:val="000B1E8F"/>
    <w:rsid w:val="000B4EB6"/>
    <w:rsid w:val="000D08B2"/>
    <w:rsid w:val="000D157C"/>
    <w:rsid w:val="000D55B2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428FB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259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69D6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917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3255"/>
    <w:rsid w:val="006C46BF"/>
    <w:rsid w:val="006C559E"/>
    <w:rsid w:val="006D088E"/>
    <w:rsid w:val="006D3ABC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4FA3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E460C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83E2E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220F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0F54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63A0C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403E"/>
    <w:rsid w:val="00CD7EDD"/>
    <w:rsid w:val="00CE0CD6"/>
    <w:rsid w:val="00CE21C8"/>
    <w:rsid w:val="00CE354A"/>
    <w:rsid w:val="00CE3C40"/>
    <w:rsid w:val="00CE5797"/>
    <w:rsid w:val="00CF2DFE"/>
    <w:rsid w:val="00CF491D"/>
    <w:rsid w:val="00D04B1D"/>
    <w:rsid w:val="00D22D84"/>
    <w:rsid w:val="00D23B5B"/>
    <w:rsid w:val="00D27895"/>
    <w:rsid w:val="00D36073"/>
    <w:rsid w:val="00D41AFD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16FF3"/>
    <w:rsid w:val="00E23832"/>
    <w:rsid w:val="00E27B99"/>
    <w:rsid w:val="00E35C3C"/>
    <w:rsid w:val="00E36B39"/>
    <w:rsid w:val="00E36FB7"/>
    <w:rsid w:val="00E37C66"/>
    <w:rsid w:val="00E46C9C"/>
    <w:rsid w:val="00E52A55"/>
    <w:rsid w:val="00E5304D"/>
    <w:rsid w:val="00E56ECE"/>
    <w:rsid w:val="00E65F05"/>
    <w:rsid w:val="00E6731C"/>
    <w:rsid w:val="00E70324"/>
    <w:rsid w:val="00E75C8C"/>
    <w:rsid w:val="00E766DA"/>
    <w:rsid w:val="00E813B5"/>
    <w:rsid w:val="00E835D5"/>
    <w:rsid w:val="00EA11F6"/>
    <w:rsid w:val="00EA2CEE"/>
    <w:rsid w:val="00EA4566"/>
    <w:rsid w:val="00EA484E"/>
    <w:rsid w:val="00EA6C99"/>
    <w:rsid w:val="00EB30A4"/>
    <w:rsid w:val="00EB5F07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16BB2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83E2E"/>
    <w:pPr>
      <w:keepNext/>
      <w:autoSpaceDE w:val="0"/>
      <w:autoSpaceDN w:val="0"/>
      <w:outlineLvl w:val="2"/>
    </w:pPr>
    <w:rPr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983E2E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983E2E"/>
    <w:pPr>
      <w:keepNext/>
      <w:jc w:val="center"/>
      <w:outlineLvl w:val="4"/>
    </w:pPr>
    <w:rPr>
      <w:b/>
      <w:i/>
      <w:color w:val="FFFFFF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983E2E"/>
    <w:pPr>
      <w:keepNext/>
      <w:jc w:val="center"/>
      <w:outlineLvl w:val="5"/>
    </w:pPr>
    <w:rPr>
      <w:b/>
      <w:i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983E2E"/>
    <w:pPr>
      <w:keepNext/>
      <w:spacing w:before="120" w:after="120"/>
      <w:outlineLvl w:val="6"/>
    </w:pPr>
    <w:rPr>
      <w:b/>
      <w:bCs/>
      <w:i/>
      <w:iCs/>
      <w:sz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983E2E"/>
    <w:pPr>
      <w:keepNext/>
      <w:autoSpaceDE w:val="0"/>
      <w:autoSpaceDN w:val="0"/>
      <w:jc w:val="right"/>
      <w:outlineLvl w:val="7"/>
    </w:pPr>
    <w:rPr>
      <w:rFonts w:ascii="Arial" w:hAnsi="Arial"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983E2E"/>
    <w:pPr>
      <w:keepNext/>
      <w:autoSpaceDE w:val="0"/>
      <w:autoSpaceDN w:val="0"/>
      <w:jc w:val="both"/>
      <w:outlineLvl w:val="8"/>
    </w:pPr>
    <w:rPr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character" w:customStyle="1" w:styleId="30">
    <w:name w:val="Заголовок 3 Знак"/>
    <w:basedOn w:val="a0"/>
    <w:link w:val="3"/>
    <w:semiHidden/>
    <w:rsid w:val="00983E2E"/>
    <w:rPr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983E2E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983E2E"/>
    <w:rPr>
      <w:b/>
      <w:i/>
      <w:color w:val="FFFFFF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983E2E"/>
    <w:rPr>
      <w:b/>
      <w:i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983E2E"/>
    <w:rPr>
      <w:b/>
      <w:bCs/>
      <w:i/>
      <w:iCs/>
      <w:sz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983E2E"/>
    <w:rPr>
      <w:rFonts w:ascii="Arial" w:hAnsi="Arial"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983E2E"/>
    <w:rPr>
      <w:sz w:val="28"/>
      <w:szCs w:val="28"/>
      <w:lang w:val="x-none" w:eastAsia="x-none"/>
    </w:rPr>
  </w:style>
  <w:style w:type="character" w:customStyle="1" w:styleId="10">
    <w:name w:val="Заголовок 1 Знак"/>
    <w:link w:val="1"/>
    <w:rsid w:val="00983E2E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rsid w:val="00983E2E"/>
    <w:rPr>
      <w:sz w:val="28"/>
    </w:rPr>
  </w:style>
  <w:style w:type="character" w:customStyle="1" w:styleId="a4">
    <w:name w:val="Основной текст Знак"/>
    <w:link w:val="a3"/>
    <w:rsid w:val="00983E2E"/>
    <w:rPr>
      <w:sz w:val="28"/>
    </w:rPr>
  </w:style>
  <w:style w:type="character" w:customStyle="1" w:styleId="a6">
    <w:name w:val="Основной текст с отступом Знак"/>
    <w:link w:val="a5"/>
    <w:rsid w:val="00983E2E"/>
    <w:rPr>
      <w:sz w:val="28"/>
    </w:rPr>
  </w:style>
  <w:style w:type="character" w:customStyle="1" w:styleId="a8">
    <w:name w:val="Нижний колонтитул Знак"/>
    <w:link w:val="a7"/>
    <w:uiPriority w:val="99"/>
    <w:rsid w:val="00983E2E"/>
  </w:style>
  <w:style w:type="character" w:customStyle="1" w:styleId="aa">
    <w:name w:val="Верхний колонтитул Знак"/>
    <w:link w:val="a9"/>
    <w:uiPriority w:val="99"/>
    <w:rsid w:val="00983E2E"/>
  </w:style>
  <w:style w:type="character" w:customStyle="1" w:styleId="ac">
    <w:name w:val="Название Знак"/>
    <w:link w:val="ad"/>
    <w:rsid w:val="00983E2E"/>
    <w:rPr>
      <w:b/>
      <w:bCs/>
      <w:sz w:val="28"/>
      <w:szCs w:val="28"/>
      <w:lang w:val="x-none" w:eastAsia="x-none"/>
    </w:rPr>
  </w:style>
  <w:style w:type="paragraph" w:styleId="ad">
    <w:name w:val="Title"/>
    <w:basedOn w:val="a"/>
    <w:link w:val="ac"/>
    <w:qFormat/>
    <w:rsid w:val="00983E2E"/>
    <w:pPr>
      <w:autoSpaceDE w:val="0"/>
      <w:autoSpaceDN w:val="0"/>
      <w:ind w:firstLine="709"/>
      <w:jc w:val="center"/>
    </w:pPr>
    <w:rPr>
      <w:b/>
      <w:bCs/>
      <w:sz w:val="28"/>
      <w:szCs w:val="28"/>
      <w:lang w:val="x-none" w:eastAsia="x-none"/>
    </w:rPr>
  </w:style>
  <w:style w:type="character" w:customStyle="1" w:styleId="11">
    <w:name w:val="Название Знак1"/>
    <w:basedOn w:val="a0"/>
    <w:rsid w:val="00983E2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e">
    <w:name w:val="Подзаголовок Знак"/>
    <w:link w:val="af"/>
    <w:rsid w:val="00983E2E"/>
    <w:rPr>
      <w:b/>
      <w:bCs/>
      <w:sz w:val="28"/>
      <w:lang w:val="x-none" w:eastAsia="x-none"/>
    </w:rPr>
  </w:style>
  <w:style w:type="paragraph" w:styleId="af">
    <w:name w:val="Subtitle"/>
    <w:basedOn w:val="a"/>
    <w:link w:val="ae"/>
    <w:qFormat/>
    <w:rsid w:val="00983E2E"/>
    <w:pPr>
      <w:jc w:val="center"/>
    </w:pPr>
    <w:rPr>
      <w:b/>
      <w:bCs/>
      <w:sz w:val="28"/>
      <w:lang w:val="x-none" w:eastAsia="x-none"/>
    </w:rPr>
  </w:style>
  <w:style w:type="character" w:customStyle="1" w:styleId="12">
    <w:name w:val="Подзаголовок Знак1"/>
    <w:basedOn w:val="a0"/>
    <w:rsid w:val="00983E2E"/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Текст выноски Знак"/>
    <w:link w:val="af1"/>
    <w:uiPriority w:val="99"/>
    <w:rsid w:val="00983E2E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unhideWhenUsed/>
    <w:rsid w:val="00983E2E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rsid w:val="00983E2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83E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983E2E"/>
    <w:pPr>
      <w:ind w:left="720"/>
      <w:contextualSpacing/>
    </w:pPr>
  </w:style>
  <w:style w:type="character" w:customStyle="1" w:styleId="FontStyle29">
    <w:name w:val="Font Style29"/>
    <w:uiPriority w:val="99"/>
    <w:rsid w:val="00983E2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83E2E"/>
    <w:pPr>
      <w:keepNext/>
      <w:autoSpaceDE w:val="0"/>
      <w:autoSpaceDN w:val="0"/>
      <w:outlineLvl w:val="2"/>
    </w:pPr>
    <w:rPr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983E2E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983E2E"/>
    <w:pPr>
      <w:keepNext/>
      <w:jc w:val="center"/>
      <w:outlineLvl w:val="4"/>
    </w:pPr>
    <w:rPr>
      <w:b/>
      <w:i/>
      <w:color w:val="FFFFFF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983E2E"/>
    <w:pPr>
      <w:keepNext/>
      <w:jc w:val="center"/>
      <w:outlineLvl w:val="5"/>
    </w:pPr>
    <w:rPr>
      <w:b/>
      <w:i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983E2E"/>
    <w:pPr>
      <w:keepNext/>
      <w:spacing w:before="120" w:after="120"/>
      <w:outlineLvl w:val="6"/>
    </w:pPr>
    <w:rPr>
      <w:b/>
      <w:bCs/>
      <w:i/>
      <w:iCs/>
      <w:sz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983E2E"/>
    <w:pPr>
      <w:keepNext/>
      <w:autoSpaceDE w:val="0"/>
      <w:autoSpaceDN w:val="0"/>
      <w:jc w:val="right"/>
      <w:outlineLvl w:val="7"/>
    </w:pPr>
    <w:rPr>
      <w:rFonts w:ascii="Arial" w:hAnsi="Arial"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983E2E"/>
    <w:pPr>
      <w:keepNext/>
      <w:autoSpaceDE w:val="0"/>
      <w:autoSpaceDN w:val="0"/>
      <w:jc w:val="both"/>
      <w:outlineLvl w:val="8"/>
    </w:pPr>
    <w:rPr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character" w:customStyle="1" w:styleId="30">
    <w:name w:val="Заголовок 3 Знак"/>
    <w:basedOn w:val="a0"/>
    <w:link w:val="3"/>
    <w:semiHidden/>
    <w:rsid w:val="00983E2E"/>
    <w:rPr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983E2E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983E2E"/>
    <w:rPr>
      <w:b/>
      <w:i/>
      <w:color w:val="FFFFFF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983E2E"/>
    <w:rPr>
      <w:b/>
      <w:i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983E2E"/>
    <w:rPr>
      <w:b/>
      <w:bCs/>
      <w:i/>
      <w:iCs/>
      <w:sz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983E2E"/>
    <w:rPr>
      <w:rFonts w:ascii="Arial" w:hAnsi="Arial"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983E2E"/>
    <w:rPr>
      <w:sz w:val="28"/>
      <w:szCs w:val="28"/>
      <w:lang w:val="x-none" w:eastAsia="x-none"/>
    </w:rPr>
  </w:style>
  <w:style w:type="character" w:customStyle="1" w:styleId="10">
    <w:name w:val="Заголовок 1 Знак"/>
    <w:link w:val="1"/>
    <w:rsid w:val="00983E2E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rsid w:val="00983E2E"/>
    <w:rPr>
      <w:sz w:val="28"/>
    </w:rPr>
  </w:style>
  <w:style w:type="character" w:customStyle="1" w:styleId="a4">
    <w:name w:val="Основной текст Знак"/>
    <w:link w:val="a3"/>
    <w:rsid w:val="00983E2E"/>
    <w:rPr>
      <w:sz w:val="28"/>
    </w:rPr>
  </w:style>
  <w:style w:type="character" w:customStyle="1" w:styleId="a6">
    <w:name w:val="Основной текст с отступом Знак"/>
    <w:link w:val="a5"/>
    <w:rsid w:val="00983E2E"/>
    <w:rPr>
      <w:sz w:val="28"/>
    </w:rPr>
  </w:style>
  <w:style w:type="character" w:customStyle="1" w:styleId="a8">
    <w:name w:val="Нижний колонтитул Знак"/>
    <w:link w:val="a7"/>
    <w:uiPriority w:val="99"/>
    <w:rsid w:val="00983E2E"/>
  </w:style>
  <w:style w:type="character" w:customStyle="1" w:styleId="aa">
    <w:name w:val="Верхний колонтитул Знак"/>
    <w:link w:val="a9"/>
    <w:uiPriority w:val="99"/>
    <w:rsid w:val="00983E2E"/>
  </w:style>
  <w:style w:type="character" w:customStyle="1" w:styleId="ac">
    <w:name w:val="Название Знак"/>
    <w:link w:val="ad"/>
    <w:rsid w:val="00983E2E"/>
    <w:rPr>
      <w:b/>
      <w:bCs/>
      <w:sz w:val="28"/>
      <w:szCs w:val="28"/>
      <w:lang w:val="x-none" w:eastAsia="x-none"/>
    </w:rPr>
  </w:style>
  <w:style w:type="paragraph" w:styleId="ad">
    <w:name w:val="Title"/>
    <w:basedOn w:val="a"/>
    <w:link w:val="ac"/>
    <w:qFormat/>
    <w:rsid w:val="00983E2E"/>
    <w:pPr>
      <w:autoSpaceDE w:val="0"/>
      <w:autoSpaceDN w:val="0"/>
      <w:ind w:firstLine="709"/>
      <w:jc w:val="center"/>
    </w:pPr>
    <w:rPr>
      <w:b/>
      <w:bCs/>
      <w:sz w:val="28"/>
      <w:szCs w:val="28"/>
      <w:lang w:val="x-none" w:eastAsia="x-none"/>
    </w:rPr>
  </w:style>
  <w:style w:type="character" w:customStyle="1" w:styleId="11">
    <w:name w:val="Название Знак1"/>
    <w:basedOn w:val="a0"/>
    <w:rsid w:val="00983E2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e">
    <w:name w:val="Подзаголовок Знак"/>
    <w:link w:val="af"/>
    <w:rsid w:val="00983E2E"/>
    <w:rPr>
      <w:b/>
      <w:bCs/>
      <w:sz w:val="28"/>
      <w:lang w:val="x-none" w:eastAsia="x-none"/>
    </w:rPr>
  </w:style>
  <w:style w:type="paragraph" w:styleId="af">
    <w:name w:val="Subtitle"/>
    <w:basedOn w:val="a"/>
    <w:link w:val="ae"/>
    <w:qFormat/>
    <w:rsid w:val="00983E2E"/>
    <w:pPr>
      <w:jc w:val="center"/>
    </w:pPr>
    <w:rPr>
      <w:b/>
      <w:bCs/>
      <w:sz w:val="28"/>
      <w:lang w:val="x-none" w:eastAsia="x-none"/>
    </w:rPr>
  </w:style>
  <w:style w:type="character" w:customStyle="1" w:styleId="12">
    <w:name w:val="Подзаголовок Знак1"/>
    <w:basedOn w:val="a0"/>
    <w:rsid w:val="00983E2E"/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Текст выноски Знак"/>
    <w:link w:val="af1"/>
    <w:uiPriority w:val="99"/>
    <w:rsid w:val="00983E2E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unhideWhenUsed/>
    <w:rsid w:val="00983E2E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rsid w:val="00983E2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83E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983E2E"/>
    <w:pPr>
      <w:ind w:left="720"/>
      <w:contextualSpacing/>
    </w:pPr>
  </w:style>
  <w:style w:type="character" w:customStyle="1" w:styleId="FontStyle29">
    <w:name w:val="Font Style29"/>
    <w:uiPriority w:val="99"/>
    <w:rsid w:val="00983E2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101</TotalTime>
  <Pages>11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 </dc:creator>
  <cp:lastModifiedBy> </cp:lastModifiedBy>
  <cp:revision>37</cp:revision>
  <cp:lastPrinted>2015-10-27T13:28:00Z</cp:lastPrinted>
  <dcterms:created xsi:type="dcterms:W3CDTF">2015-10-26T13:11:00Z</dcterms:created>
  <dcterms:modified xsi:type="dcterms:W3CDTF">2015-11-06T09:41:00Z</dcterms:modified>
</cp:coreProperties>
</file>